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FE10A" w14:textId="77777777" w:rsidR="00C25ACE" w:rsidRDefault="00C25ACE" w:rsidP="00C25A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COBLYNGTON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D48FB80" w14:textId="77777777" w:rsidR="00C25ACE" w:rsidRDefault="00C25ACE" w:rsidP="00C25ACE">
      <w:pPr>
        <w:pStyle w:val="NoSpacing"/>
        <w:rPr>
          <w:rFonts w:cs="Times New Roman"/>
          <w:szCs w:val="24"/>
        </w:rPr>
      </w:pPr>
    </w:p>
    <w:p w14:paraId="33E52030" w14:textId="77777777" w:rsidR="00C25ACE" w:rsidRDefault="00C25ACE" w:rsidP="00C25ACE">
      <w:pPr>
        <w:pStyle w:val="NoSpacing"/>
        <w:rPr>
          <w:rFonts w:cs="Times New Roman"/>
          <w:szCs w:val="24"/>
        </w:rPr>
      </w:pPr>
    </w:p>
    <w:p w14:paraId="78109E3C" w14:textId="77777777" w:rsidR="00C25ACE" w:rsidRDefault="00C25ACE" w:rsidP="00C25A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 xml:space="preserve"> into</w:t>
      </w:r>
    </w:p>
    <w:p w14:paraId="30936AF8" w14:textId="77777777" w:rsidR="00C25ACE" w:rsidRDefault="00C25ACE" w:rsidP="00C25A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Lucy(q.v.).</w:t>
      </w:r>
    </w:p>
    <w:p w14:paraId="227B79A6" w14:textId="77777777" w:rsidR="00C25ACE" w:rsidRDefault="00C25ACE" w:rsidP="00C25A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https://inquisitionspostmortem.ac.uk/view/inquisition/18-064/67</w:t>
        </w:r>
      </w:hyperlink>
      <w:r>
        <w:rPr>
          <w:rFonts w:cs="Times New Roman"/>
          <w:szCs w:val="24"/>
        </w:rPr>
        <w:t xml:space="preserve"> )</w:t>
      </w:r>
    </w:p>
    <w:p w14:paraId="75F688B4" w14:textId="77777777" w:rsidR="00C25ACE" w:rsidRDefault="00C25ACE" w:rsidP="00C25ACE">
      <w:pPr>
        <w:pStyle w:val="NoSpacing"/>
        <w:rPr>
          <w:rFonts w:cs="Times New Roman"/>
          <w:szCs w:val="24"/>
        </w:rPr>
      </w:pPr>
    </w:p>
    <w:p w14:paraId="0DE75276" w14:textId="77777777" w:rsidR="00C25ACE" w:rsidRDefault="00C25ACE" w:rsidP="00C25ACE">
      <w:pPr>
        <w:pStyle w:val="NoSpacing"/>
        <w:rPr>
          <w:rFonts w:cs="Times New Roman"/>
          <w:szCs w:val="24"/>
        </w:rPr>
      </w:pPr>
    </w:p>
    <w:p w14:paraId="7E533016" w14:textId="77777777" w:rsidR="00C25ACE" w:rsidRDefault="00C25ACE" w:rsidP="00C25A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490F04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423B" w14:textId="77777777" w:rsidR="00C25ACE" w:rsidRDefault="00C25ACE" w:rsidP="009139A6">
      <w:r>
        <w:separator/>
      </w:r>
    </w:p>
  </w:endnote>
  <w:endnote w:type="continuationSeparator" w:id="0">
    <w:p w14:paraId="45891C24" w14:textId="77777777" w:rsidR="00C25ACE" w:rsidRDefault="00C25A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1B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36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59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822A4" w14:textId="77777777" w:rsidR="00C25ACE" w:rsidRDefault="00C25ACE" w:rsidP="009139A6">
      <w:r>
        <w:separator/>
      </w:r>
    </w:p>
  </w:footnote>
  <w:footnote w:type="continuationSeparator" w:id="0">
    <w:p w14:paraId="46B84487" w14:textId="77777777" w:rsidR="00C25ACE" w:rsidRDefault="00C25A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BB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E2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AE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C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25AC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0E767"/>
  <w15:chartTrackingRefBased/>
  <w15:docId w15:val="{FE815E64-E9BA-4E55-9190-DED7FC80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5A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2023-12-08T21:07:00Z</dcterms:created>
  <dcterms:modified xsi:type="dcterms:W3CDTF">2023-12-08T21:07:00Z</dcterms:modified>
</cp:coreProperties>
</file>